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778F4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BYGGE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B27D166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Esquire.</w:t>
      </w:r>
    </w:p>
    <w:p w14:paraId="71992F10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CAF6E87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12FF24F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Lotte of Barham, Kent(q.v.), brought a plaint of assumpsit against </w:t>
      </w:r>
    </w:p>
    <w:p w14:paraId="776F7C30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him.</w:t>
      </w:r>
    </w:p>
    <w:p w14:paraId="0AFC462F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B1D3F96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1D0E0B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1B0B0D0" w14:textId="77777777" w:rsidR="002A053D" w:rsidRDefault="002A053D" w:rsidP="002A053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29 September 2021</w:t>
      </w:r>
    </w:p>
    <w:p w14:paraId="64F956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AD820" w14:textId="77777777" w:rsidR="002A053D" w:rsidRDefault="002A053D" w:rsidP="009139A6">
      <w:r>
        <w:separator/>
      </w:r>
    </w:p>
  </w:endnote>
  <w:endnote w:type="continuationSeparator" w:id="0">
    <w:p w14:paraId="24B10465" w14:textId="77777777" w:rsidR="002A053D" w:rsidRDefault="002A05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4F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8C6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09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D9150" w14:textId="77777777" w:rsidR="002A053D" w:rsidRDefault="002A053D" w:rsidP="009139A6">
      <w:r>
        <w:separator/>
      </w:r>
    </w:p>
  </w:footnote>
  <w:footnote w:type="continuationSeparator" w:id="0">
    <w:p w14:paraId="381B65F2" w14:textId="77777777" w:rsidR="002A053D" w:rsidRDefault="002A05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A8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E2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42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53D"/>
    <w:rsid w:val="000666E0"/>
    <w:rsid w:val="002510B7"/>
    <w:rsid w:val="002A053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00C11"/>
  <w15:chartTrackingRefBased/>
  <w15:docId w15:val="{2ED35B7F-09B3-487E-B91E-70156046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05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2021-11-08T11:42:00Z</dcterms:created>
  <dcterms:modified xsi:type="dcterms:W3CDTF">2021-11-08T11:42:00Z</dcterms:modified>
</cp:coreProperties>
</file>